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1DB0AF04" w14:textId="77777777" w:rsidTr="00865185">
        <w:trPr>
          <w:trHeight w:val="1975"/>
        </w:trPr>
        <w:tc>
          <w:tcPr>
            <w:tcW w:w="4549" w:type="dxa"/>
          </w:tcPr>
          <w:p w14:paraId="47583225" w14:textId="39C99CB2" w:rsidR="000972EF" w:rsidRPr="000972EF" w:rsidRDefault="00FF7A6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Německý pinč střední</w:t>
            </w:r>
            <w:r w:rsidR="008A4D33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German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Pinscher</w:t>
            </w:r>
            <w:proofErr w:type="spellEnd"/>
          </w:p>
        </w:tc>
        <w:tc>
          <w:tcPr>
            <w:tcW w:w="4549" w:type="dxa"/>
          </w:tcPr>
          <w:p w14:paraId="1D88A1B7" w14:textId="6F418A20" w:rsidR="000972EF" w:rsidRPr="000972EF" w:rsidRDefault="008A4D33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251C4D53" wp14:editId="77223256">
                  <wp:extent cx="1650346" cy="1264920"/>
                  <wp:effectExtent l="0" t="0" r="0" b="0"/>
                  <wp:docPr id="1041654547" name="Obrázek 1" descr="Informace o plemeni německého pinče | Pur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ce o plemeni německého pinče | Pur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851" cy="128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36F583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4A2D87C8" w14:textId="77777777" w:rsidTr="006A6FB0">
        <w:trPr>
          <w:trHeight w:val="873"/>
        </w:trPr>
        <w:tc>
          <w:tcPr>
            <w:tcW w:w="846" w:type="dxa"/>
          </w:tcPr>
          <w:p w14:paraId="3D7559E3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5A063540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3B35C5A5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18EC2C47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376B5165" w14:textId="77777777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2B1E72F9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31FD53C4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4FBEEEE1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ADF04CD" w14:textId="77777777" w:rsidR="000972EF" w:rsidRPr="00865185" w:rsidRDefault="000B77CB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075" w:type="dxa"/>
          </w:tcPr>
          <w:p w14:paraId="08C82F3A" w14:textId="299912F1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2C87634" w14:textId="598D108F" w:rsidR="000972EF" w:rsidRPr="00865185" w:rsidRDefault="00700F2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F6B49DC" w14:textId="7020482B" w:rsidR="000972EF" w:rsidRPr="00865185" w:rsidRDefault="003A39AD" w:rsidP="003A39A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6A6FB0" w14:paraId="20BA331A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E8364B0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5302981B" w14:textId="77777777" w:rsidR="00700F2D" w:rsidRDefault="005557D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</w:p>
          <w:p w14:paraId="1D25B9BC" w14:textId="49395C53" w:rsidR="000972EF" w:rsidRPr="00865185" w:rsidRDefault="005557D1" w:rsidP="00946B3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(PPM)</w:t>
            </w:r>
          </w:p>
        </w:tc>
        <w:tc>
          <w:tcPr>
            <w:tcW w:w="2075" w:type="dxa"/>
          </w:tcPr>
          <w:p w14:paraId="4B532076" w14:textId="2635A59A" w:rsidR="000972EF" w:rsidRPr="00865185" w:rsidRDefault="00700F2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Pr="00BD78A7">
              <w:rPr>
                <w:rFonts w:ascii="Microsoft Sans Serif" w:hAnsi="Microsoft Sans Serif" w:cs="Microsoft Sans Serif"/>
                <w:sz w:val="22"/>
                <w:szCs w:val="32"/>
              </w:rPr>
              <w:t xml:space="preserve"> Fokální depozita pigmentu na čočce (</w:t>
            </w:r>
            <w:proofErr w:type="spellStart"/>
            <w:r w:rsidRPr="00BD78A7"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  <w:r w:rsidRPr="00BD78A7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pigment </w:t>
            </w:r>
            <w:proofErr w:type="spellStart"/>
            <w:r w:rsidRPr="00BD78A7">
              <w:rPr>
                <w:rFonts w:ascii="Microsoft Sans Serif" w:hAnsi="Microsoft Sans Serif" w:cs="Microsoft Sans Serif"/>
                <w:sz w:val="22"/>
                <w:szCs w:val="32"/>
              </w:rPr>
              <w:t>foci</w:t>
            </w:r>
            <w:proofErr w:type="spellEnd"/>
            <w:r w:rsidRPr="00BD78A7">
              <w:rPr>
                <w:rFonts w:ascii="Microsoft Sans Serif" w:hAnsi="Microsoft Sans Serif" w:cs="Microsoft Sans Serif"/>
                <w:sz w:val="22"/>
                <w:szCs w:val="32"/>
              </w:rPr>
              <w:t xml:space="preserve">/no </w:t>
            </w:r>
            <w:proofErr w:type="spellStart"/>
            <w:r w:rsidRPr="00BD78A7">
              <w:rPr>
                <w:rFonts w:ascii="Microsoft Sans Serif" w:hAnsi="Microsoft Sans Serif" w:cs="Microsoft Sans Serif"/>
                <w:sz w:val="22"/>
                <w:szCs w:val="32"/>
              </w:rPr>
              <w:t>strands</w:t>
            </w:r>
            <w:proofErr w:type="spellEnd"/>
          </w:p>
        </w:tc>
        <w:tc>
          <w:tcPr>
            <w:tcW w:w="2075" w:type="dxa"/>
          </w:tcPr>
          <w:p w14:paraId="4F112D6D" w14:textId="7E876A5C" w:rsidR="000972EF" w:rsidRPr="00865185" w:rsidRDefault="00700F2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A75DA5" w14:textId="22241B08" w:rsidR="00DC185F" w:rsidRDefault="005557D1" w:rsidP="00DC185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Bez </w:t>
            </w:r>
            <w:r w:rsidR="00700F2D">
              <w:rPr>
                <w:rFonts w:ascii="Microsoft Sans Serif" w:hAnsi="Microsoft Sans Serif" w:cs="Microsoft Sans Serif"/>
                <w:sz w:val="22"/>
                <w:szCs w:val="32"/>
              </w:rPr>
              <w:t>zápisu do</w:t>
            </w:r>
            <w:r w:rsidR="00DC185F">
              <w:rPr>
                <w:rFonts w:ascii="Microsoft Sans Serif" w:hAnsi="Microsoft Sans Serif" w:cs="Microsoft Sans Serif"/>
                <w:sz w:val="22"/>
                <w:szCs w:val="32"/>
              </w:rPr>
              <w:t xml:space="preserve"> c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ertifikát</w:t>
            </w:r>
            <w:r w:rsidR="00DC185F">
              <w:rPr>
                <w:rFonts w:ascii="Microsoft Sans Serif" w:hAnsi="Microsoft Sans Serif" w:cs="Microsoft Sans Serif"/>
                <w:sz w:val="22"/>
                <w:szCs w:val="32"/>
              </w:rPr>
              <w:t>u</w:t>
            </w:r>
          </w:p>
          <w:p w14:paraId="61089147" w14:textId="315E6722" w:rsidR="000972EF" w:rsidRPr="00865185" w:rsidRDefault="00DC185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5557D1">
              <w:rPr>
                <w:rFonts w:ascii="Microsoft Sans Serif" w:hAnsi="Microsoft Sans Serif" w:cs="Microsoft Sans Serif"/>
                <w:sz w:val="22"/>
                <w:szCs w:val="32"/>
              </w:rPr>
              <w:t>hov bez omezení</w:t>
            </w:r>
          </w:p>
        </w:tc>
      </w:tr>
      <w:tr w:rsidR="006A6FB0" w14:paraId="32F7A386" w14:textId="77777777" w:rsidTr="00946B34">
        <w:trPr>
          <w:cantSplit/>
          <w:trHeight w:val="1134"/>
        </w:trPr>
        <w:tc>
          <w:tcPr>
            <w:tcW w:w="846" w:type="dxa"/>
            <w:vAlign w:val="center"/>
          </w:tcPr>
          <w:p w14:paraId="22472B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1F6C5DB7" w14:textId="77777777" w:rsidR="000972EF" w:rsidRPr="00865185" w:rsidRDefault="004556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1B5407AE" w14:textId="25922B36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1B75BA8" w14:textId="4AB149D2" w:rsidR="000972EF" w:rsidRPr="00946B34" w:rsidRDefault="00700F2D" w:rsidP="00946B34">
            <w:pPr>
              <w:jc w:val="center"/>
              <w:rPr>
                <w:rFonts w:ascii="Microsoft Sans Serif" w:hAnsi="Microsoft Sans Serif" w:cs="Microsoft Sans Serif"/>
              </w:rPr>
            </w:pPr>
            <w:r w:rsidRPr="00946B34">
              <w:rPr>
                <w:rFonts w:ascii="Microsoft Sans Serif" w:hAnsi="Microsoft Sans Serif" w:cs="Microsoft Sans Serif"/>
              </w:rPr>
              <w:t>NE</w:t>
            </w:r>
          </w:p>
        </w:tc>
        <w:tc>
          <w:tcPr>
            <w:tcW w:w="2075" w:type="dxa"/>
          </w:tcPr>
          <w:p w14:paraId="7243ED68" w14:textId="2E7A1ED0" w:rsidR="000972EF" w:rsidRPr="00865185" w:rsidRDefault="008A4D3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A4D33">
              <w:rPr>
                <w:rFonts w:ascii="Microsoft Sans Serif" w:hAnsi="Microsoft Sans Serif" w:cs="Microsoft Sans Serif"/>
              </w:rPr>
              <w:t>NE</w:t>
            </w:r>
          </w:p>
        </w:tc>
      </w:tr>
      <w:tr w:rsidR="006A6FB0" w14:paraId="28BD8669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61491615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4BE10BA1" w14:textId="77777777" w:rsidR="000972EF" w:rsidRPr="00865185" w:rsidRDefault="009F416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Perzistentní hyperplastická tunica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vasculosa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lentis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(PHTVL)</w:t>
            </w:r>
          </w:p>
        </w:tc>
        <w:tc>
          <w:tcPr>
            <w:tcW w:w="2075" w:type="dxa"/>
          </w:tcPr>
          <w:p w14:paraId="1387FDD3" w14:textId="0E69C7D9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6321556D" w14:textId="11447118" w:rsidR="000972EF" w:rsidRPr="00865185" w:rsidRDefault="00700F2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0D72545" w14:textId="06F7DD16" w:rsidR="000972EF" w:rsidRPr="008A4D33" w:rsidRDefault="008A4D3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A4D33">
              <w:rPr>
                <w:rFonts w:ascii="Microsoft Sans Serif" w:hAnsi="Microsoft Sans Serif" w:cs="Microsoft Sans Serif"/>
              </w:rPr>
              <w:t>NE</w:t>
            </w:r>
          </w:p>
        </w:tc>
      </w:tr>
      <w:tr w:rsidR="00865185" w14:paraId="44ACDF37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09DA226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10672629" w14:textId="77777777" w:rsidR="00865185" w:rsidRPr="00865185" w:rsidRDefault="00A0673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Mikropapila</w:t>
            </w:r>
            <w:proofErr w:type="spellEnd"/>
            <w:r w:rsidR="002B2909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</w:t>
            </w:r>
            <w:proofErr w:type="spellStart"/>
            <w:r w:rsidR="002B2909">
              <w:rPr>
                <w:rFonts w:ascii="Microsoft Sans Serif" w:hAnsi="Microsoft Sans Serif" w:cs="Microsoft Sans Serif"/>
                <w:sz w:val="22"/>
                <w:szCs w:val="32"/>
              </w:rPr>
              <w:t>micropapilla</w:t>
            </w:r>
            <w:proofErr w:type="spellEnd"/>
            <w:r w:rsidR="002B2909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075" w:type="dxa"/>
          </w:tcPr>
          <w:p w14:paraId="602FAAB7" w14:textId="09B34DE2" w:rsidR="00865185" w:rsidRPr="00865185" w:rsidRDefault="008651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1FB514AF" w14:textId="574509A4" w:rsidR="00865185" w:rsidRPr="00865185" w:rsidRDefault="00700F2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0E74E20" w14:textId="5471A8D5" w:rsidR="00865185" w:rsidRPr="00865185" w:rsidRDefault="00BA50A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0B7CEE5E" w14:textId="18B052BE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6200C" w14:textId="77777777" w:rsidR="00FB0A34" w:rsidRDefault="00FB0A34" w:rsidP="000972EF">
      <w:pPr>
        <w:spacing w:after="0" w:line="240" w:lineRule="auto"/>
      </w:pPr>
      <w:r>
        <w:separator/>
      </w:r>
    </w:p>
  </w:endnote>
  <w:endnote w:type="continuationSeparator" w:id="0">
    <w:p w14:paraId="2D4E6ADE" w14:textId="77777777" w:rsidR="00FB0A34" w:rsidRDefault="00FB0A34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77DF6" w14:textId="77777777" w:rsidR="00FB0A34" w:rsidRDefault="00FB0A34" w:rsidP="000972EF">
      <w:pPr>
        <w:spacing w:after="0" w:line="240" w:lineRule="auto"/>
      </w:pPr>
      <w:r>
        <w:separator/>
      </w:r>
    </w:p>
  </w:footnote>
  <w:footnote w:type="continuationSeparator" w:id="0">
    <w:p w14:paraId="56C38D49" w14:textId="77777777" w:rsidR="00FB0A34" w:rsidRDefault="00FB0A34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C413" w14:textId="52EDED1E" w:rsidR="000972EF" w:rsidRPr="005A7157" w:rsidRDefault="00700F2D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9850ED" wp14:editId="6C8C06CE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418912806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1B65616D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9850ED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1B65616D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0B4BC494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0B77CB"/>
    <w:rsid w:val="00161F3B"/>
    <w:rsid w:val="001A72D7"/>
    <w:rsid w:val="002206AC"/>
    <w:rsid w:val="002B2909"/>
    <w:rsid w:val="00384979"/>
    <w:rsid w:val="003A39AD"/>
    <w:rsid w:val="00402988"/>
    <w:rsid w:val="00455629"/>
    <w:rsid w:val="004C1DA7"/>
    <w:rsid w:val="005557D1"/>
    <w:rsid w:val="005C67ED"/>
    <w:rsid w:val="00652859"/>
    <w:rsid w:val="00655705"/>
    <w:rsid w:val="006A6FB0"/>
    <w:rsid w:val="006D04B6"/>
    <w:rsid w:val="00700F2D"/>
    <w:rsid w:val="007A315C"/>
    <w:rsid w:val="00865185"/>
    <w:rsid w:val="008A4D33"/>
    <w:rsid w:val="00946B34"/>
    <w:rsid w:val="009B3FC7"/>
    <w:rsid w:val="009B6BB0"/>
    <w:rsid w:val="009F4162"/>
    <w:rsid w:val="00A06738"/>
    <w:rsid w:val="00A1193A"/>
    <w:rsid w:val="00A317E5"/>
    <w:rsid w:val="00BA4F7B"/>
    <w:rsid w:val="00BA50A7"/>
    <w:rsid w:val="00C13DEF"/>
    <w:rsid w:val="00C36439"/>
    <w:rsid w:val="00C4799B"/>
    <w:rsid w:val="00CF199B"/>
    <w:rsid w:val="00DC185F"/>
    <w:rsid w:val="00DF609E"/>
    <w:rsid w:val="00ED4A45"/>
    <w:rsid w:val="00FB0A34"/>
    <w:rsid w:val="00FD0D5C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22104"/>
  <w15:docId w15:val="{67F00901-265F-4DC2-BA9B-650AC2669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F7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</TotalTime>
  <Pages>1</Pages>
  <Words>78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6</cp:revision>
  <dcterms:created xsi:type="dcterms:W3CDTF">2025-01-07T20:38:00Z</dcterms:created>
  <dcterms:modified xsi:type="dcterms:W3CDTF">2025-04-27T20:40:00Z</dcterms:modified>
</cp:coreProperties>
</file>